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41C7D1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平顶山市碧盈家纺有限公司</w:t>
      </w:r>
    </w:p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平顶山市碧盈家纺有限公司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公司2015年成立，位于鲁山县先进制造业开发区南区，建有五层办公楼一栋、六层宿舍楼一栋、生产车间6000多平，主要生产被子等床上用品，现有员工40余人，年产值3000多万。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有限责任公司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制造业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杨捍卫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15893485613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邮箱：pdssbyjf@163.com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行政文员2名，要求：大专及以上学历，有2年行政工作经验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</w:t>
      </w:r>
    </w:p>
    <w:p w14:paraId="4E0C9E6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绗缝工10名，有家纺厂做被子经验，会开绗缝机。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平车工5名，有家纺厂做被子经验，会平车。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0BB64BC8">
      <w:pPr>
        <w:numPr>
          <w:ilvl w:val="0"/>
          <w:numId w:val="1"/>
        </w:numPr>
        <w:ind w:left="1682" w:leftChars="0" w:hanging="1682" w:firstLineChars="0"/>
        <w:jc w:val="both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工资3000元-4000元/月</w:t>
      </w:r>
      <w:bookmarkStart w:id="0" w:name="_GoBack"/>
      <w:bookmarkEnd w:id="0"/>
    </w:p>
    <w:p w14:paraId="4C3CBB5A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月休4天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河南省鲁山县先进制造业开发区南区新兴路中段顺禾园创业园，电话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杨经理18437560001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6E848A3"/>
    <w:rsid w:val="320F470F"/>
    <w:rsid w:val="338C0DA0"/>
    <w:rsid w:val="34C04C30"/>
    <w:rsid w:val="419B0120"/>
    <w:rsid w:val="434D53A5"/>
    <w:rsid w:val="459425B5"/>
    <w:rsid w:val="4B972761"/>
    <w:rsid w:val="4EC92404"/>
    <w:rsid w:val="4F421746"/>
    <w:rsid w:val="50D429F6"/>
    <w:rsid w:val="537C75C9"/>
    <w:rsid w:val="548250F0"/>
    <w:rsid w:val="55C83F55"/>
    <w:rsid w:val="57CC09B5"/>
    <w:rsid w:val="58DB6CD4"/>
    <w:rsid w:val="5E7B6072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303</Words>
  <Characters>353</Characters>
  <Lines>0</Lines>
  <Paragraphs>0</Paragraphs>
  <TotalTime>10</TotalTime>
  <ScaleCrop>false</ScaleCrop>
  <LinksUpToDate>false</LinksUpToDate>
  <CharactersWithSpaces>429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2026-01-26T07:07:16Z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5B0DE01249CF4913A577ABB344B56412_13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